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6C8FE95E" w:rsidR="004B1C68" w:rsidRPr="00EE28D1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EE28D1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7B0898">
        <w:rPr>
          <w:rStyle w:val="head-activityType"/>
          <w:color w:val="000000" w:themeColor="text1"/>
          <w:sz w:val="36"/>
          <w:szCs w:val="36"/>
        </w:rPr>
        <w:t>6</w:t>
      </w:r>
      <w:r w:rsidRPr="00EE28D1">
        <w:rPr>
          <w:rStyle w:val="head-activityType"/>
          <w:color w:val="000000" w:themeColor="text1"/>
          <w:sz w:val="36"/>
          <w:szCs w:val="36"/>
        </w:rPr>
        <w:t xml:space="preserve"> </w:t>
      </w:r>
      <w:bookmarkStart w:id="0" w:name="_GoBack"/>
      <w:bookmarkEnd w:id="0"/>
      <w:r w:rsidR="00664C86" w:rsidRPr="00EE28D1">
        <w:rPr>
          <w:rStyle w:val="head-activityType"/>
          <w:color w:val="000000" w:themeColor="text1"/>
          <w:sz w:val="36"/>
          <w:szCs w:val="36"/>
        </w:rPr>
        <w:t>t</w:t>
      </w:r>
      <w:r w:rsidRPr="00EE28D1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44D6E0E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20080546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C5DA187" w14:textId="77777777" w:rsidR="007B0898" w:rsidRDefault="0045796A" w:rsidP="007B0898">
      <w:pPr>
        <w:pStyle w:val="instruction"/>
      </w:pPr>
      <w:r>
        <w:t>1</w:t>
      </w:r>
      <w:r>
        <w:tab/>
      </w:r>
      <w:r w:rsidR="007B0898">
        <w:t>Look, read and match.</w:t>
      </w:r>
    </w:p>
    <w:p w14:paraId="5D3E54B1" w14:textId="119CE7C7" w:rsidR="0045796A" w:rsidRDefault="007B0898" w:rsidP="008E7D7D">
      <w:pPr>
        <w:pStyle w:val="activity-numbered"/>
        <w:spacing w:after="120"/>
        <w:ind w:right="134"/>
      </w:pPr>
      <w:r w:rsidRPr="00125987">
        <w:t>1</w:t>
      </w:r>
      <w:r>
        <w:tab/>
      </w:r>
      <w:r w:rsidRPr="00125987">
        <w:t xml:space="preserve">flour </w:t>
      </w:r>
      <w:r w:rsidRPr="00D6210F">
        <w:rPr>
          <w:rStyle w:val="wol"/>
        </w:rPr>
        <w:t>       </w:t>
      </w:r>
      <w:r w:rsidRPr="00125987">
        <w:t xml:space="preserve"> </w:t>
      </w:r>
      <w:r>
        <w:t xml:space="preserve"> </w:t>
      </w:r>
      <w:r w:rsidRPr="00125987">
        <w:t xml:space="preserve">2 mushrooms </w:t>
      </w:r>
      <w:r w:rsidRPr="00D6210F">
        <w:rPr>
          <w:rStyle w:val="wol"/>
        </w:rPr>
        <w:t>       </w:t>
      </w:r>
      <w:r>
        <w:t xml:space="preserve">  3 tomatoes </w:t>
      </w:r>
      <w:r w:rsidRPr="00D6210F">
        <w:rPr>
          <w:rStyle w:val="wol"/>
        </w:rPr>
        <w:t>       </w:t>
      </w:r>
      <w:r>
        <w:t xml:space="preserve">  4 sugar </w:t>
      </w:r>
      <w:r w:rsidRPr="00D6210F">
        <w:rPr>
          <w:rStyle w:val="wol"/>
        </w:rPr>
        <w:t>       </w:t>
      </w:r>
      <w:r>
        <w:t xml:space="preserve">  5 milk </w:t>
      </w:r>
      <w:r w:rsidRPr="00D6210F">
        <w:rPr>
          <w:rStyle w:val="wol"/>
        </w:rPr>
        <w:t>       </w:t>
      </w:r>
      <w:r>
        <w:t xml:space="preserve">  6 chillies </w:t>
      </w:r>
      <w:r w:rsidRPr="00D6210F">
        <w:rPr>
          <w:rStyle w:val="wol"/>
        </w:rPr>
        <w:t>       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8E7D7D" w14:paraId="079FDA1C" w14:textId="77777777" w:rsidTr="00951A94">
        <w:trPr>
          <w:cantSplit/>
          <w:trHeight w:val="1418"/>
        </w:trPr>
        <w:tc>
          <w:tcPr>
            <w:tcW w:w="2777" w:type="dxa"/>
            <w:vAlign w:val="center"/>
          </w:tcPr>
          <w:p w14:paraId="69E34362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904D57" wp14:editId="4D28A39C">
                  <wp:extent cx="630936" cy="820690"/>
                  <wp:effectExtent l="0" t="0" r="4445" b="5080"/>
                  <wp:docPr id="102631425" name="Picture 10263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257" cy="830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4E9CF139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C422EC" wp14:editId="608CF1F8">
                  <wp:extent cx="557784" cy="857593"/>
                  <wp:effectExtent l="0" t="0" r="1270" b="0"/>
                  <wp:docPr id="102631426" name="Picture 102631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48" cy="8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5DF03C0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62C32C" wp14:editId="407E5882">
                  <wp:extent cx="1257321" cy="701548"/>
                  <wp:effectExtent l="0" t="0" r="0" b="0"/>
                  <wp:docPr id="102631427" name="Picture 102631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178" cy="70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7D7D" w:rsidRPr="00685431" w14:paraId="2BAA3615" w14:textId="77777777" w:rsidTr="00951A94">
        <w:trPr>
          <w:cantSplit/>
          <w:trHeight w:val="454"/>
        </w:trPr>
        <w:tc>
          <w:tcPr>
            <w:tcW w:w="2777" w:type="dxa"/>
            <w:vAlign w:val="center"/>
          </w:tcPr>
          <w:p w14:paraId="1A7F134E" w14:textId="5B8C4C0F" w:rsidR="008E7D7D" w:rsidRPr="00685431" w:rsidRDefault="004644DD" w:rsidP="00951A94">
            <w:pPr>
              <w:pStyle w:val="activity-numbered--centered"/>
              <w:spacing w:after="0"/>
            </w:pPr>
            <w:r>
              <w:t>A</w:t>
            </w:r>
          </w:p>
        </w:tc>
        <w:tc>
          <w:tcPr>
            <w:tcW w:w="2778" w:type="dxa"/>
            <w:vAlign w:val="center"/>
          </w:tcPr>
          <w:p w14:paraId="1814547B" w14:textId="57D83AAE" w:rsidR="008E7D7D" w:rsidRPr="00685431" w:rsidRDefault="004644DD" w:rsidP="00951A94">
            <w:pPr>
              <w:pStyle w:val="activity-numbered--centered"/>
              <w:spacing w:after="0"/>
            </w:pPr>
            <w:r>
              <w:t>B</w:t>
            </w:r>
          </w:p>
        </w:tc>
        <w:tc>
          <w:tcPr>
            <w:tcW w:w="2778" w:type="dxa"/>
            <w:vAlign w:val="center"/>
          </w:tcPr>
          <w:p w14:paraId="5EF9AE8D" w14:textId="249E9D5E" w:rsidR="008E7D7D" w:rsidRPr="00685431" w:rsidRDefault="004644DD" w:rsidP="00951A94">
            <w:pPr>
              <w:pStyle w:val="activity-numbered--centered"/>
              <w:spacing w:after="0"/>
            </w:pPr>
            <w:r>
              <w:t>C</w:t>
            </w:r>
          </w:p>
        </w:tc>
      </w:tr>
      <w:tr w:rsidR="008E7D7D" w14:paraId="261C2A7C" w14:textId="77777777" w:rsidTr="00951A94">
        <w:trPr>
          <w:cantSplit/>
          <w:trHeight w:val="1418"/>
        </w:trPr>
        <w:tc>
          <w:tcPr>
            <w:tcW w:w="2777" w:type="dxa"/>
            <w:vAlign w:val="center"/>
          </w:tcPr>
          <w:p w14:paraId="3BE99BD2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6D6DDA" wp14:editId="3EE8F287">
                  <wp:extent cx="1051560" cy="808342"/>
                  <wp:effectExtent l="0" t="0" r="2540" b="5080"/>
                  <wp:docPr id="102631428" name="Picture 102631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544" cy="825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C0B991D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A2C004" wp14:editId="196C0769">
                  <wp:extent cx="1467409" cy="768096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29" cy="772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3FDAE80" w14:textId="77777777" w:rsidR="008E7D7D" w:rsidRDefault="008E7D7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1F8FB6" wp14:editId="41B3599C">
                  <wp:extent cx="1120140" cy="793434"/>
                  <wp:effectExtent l="0" t="0" r="0" b="0"/>
                  <wp:docPr id="102631424" name="Picture 10263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392" cy="797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7D7D" w14:paraId="5C5943F1" w14:textId="77777777" w:rsidTr="00951A94">
        <w:trPr>
          <w:cantSplit/>
          <w:trHeight w:val="454"/>
        </w:trPr>
        <w:tc>
          <w:tcPr>
            <w:tcW w:w="2777" w:type="dxa"/>
            <w:vAlign w:val="center"/>
          </w:tcPr>
          <w:p w14:paraId="2196A38D" w14:textId="6B9830C0" w:rsidR="008E7D7D" w:rsidRDefault="004644DD" w:rsidP="00951A94">
            <w:pPr>
              <w:pStyle w:val="activity-numbered--centered"/>
              <w:spacing w:after="0"/>
            </w:pPr>
            <w:r>
              <w:t>D</w:t>
            </w:r>
          </w:p>
        </w:tc>
        <w:tc>
          <w:tcPr>
            <w:tcW w:w="2778" w:type="dxa"/>
            <w:vAlign w:val="center"/>
          </w:tcPr>
          <w:p w14:paraId="2B0D1D29" w14:textId="51647094" w:rsidR="008E7D7D" w:rsidRDefault="004644DD" w:rsidP="00951A94">
            <w:pPr>
              <w:pStyle w:val="activity-numbered--centered"/>
              <w:spacing w:after="0"/>
            </w:pPr>
            <w:r>
              <w:t>E</w:t>
            </w:r>
          </w:p>
        </w:tc>
        <w:tc>
          <w:tcPr>
            <w:tcW w:w="2778" w:type="dxa"/>
            <w:vAlign w:val="center"/>
          </w:tcPr>
          <w:p w14:paraId="31246591" w14:textId="492E5E93" w:rsidR="008E7D7D" w:rsidRPr="00350086" w:rsidRDefault="004644DD" w:rsidP="00951A94">
            <w:pPr>
              <w:pStyle w:val="activity-numbered--centered"/>
              <w:spacing w:after="0"/>
            </w:pPr>
            <w:r>
              <w:t>F</w:t>
            </w:r>
          </w:p>
        </w:tc>
      </w:tr>
    </w:tbl>
    <w:p w14:paraId="1F863F1F" w14:textId="77777777" w:rsidR="0045796A" w:rsidRDefault="0045796A" w:rsidP="0045796A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7C305A61" w14:textId="6CB0EAC1" w:rsidR="0045796A" w:rsidRDefault="0045796A" w:rsidP="0045796A">
      <w:pPr>
        <w:pStyle w:val="instruction"/>
      </w:pPr>
      <w:r>
        <w:t>2</w:t>
      </w:r>
      <w:r>
        <w:tab/>
      </w:r>
      <w:r w:rsidR="00EE3DBF">
        <w:t>Label the picture</w:t>
      </w:r>
      <w:r w:rsidR="007C7150">
        <w:t>s</w:t>
      </w:r>
      <w:r w:rsidR="00EE3DBF">
        <w:t xml:space="preserve"> with </w:t>
      </w:r>
      <w:r w:rsidR="007C7150" w:rsidRPr="007C7150">
        <w:rPr>
          <w:lang w:val="en-US"/>
        </w:rPr>
        <w:t>verbs</w:t>
      </w:r>
      <w:r w:rsidR="00EE3DBF">
        <w:t xml:space="preserve"> from the box.</w:t>
      </w:r>
    </w:p>
    <w:p w14:paraId="66083E70" w14:textId="6B0E1516" w:rsidR="0045796A" w:rsidRPr="0045796A" w:rsidRDefault="00EE3DBF" w:rsidP="007C7150">
      <w:pPr>
        <w:pStyle w:val="wordpool-text"/>
        <w:ind w:right="5082"/>
      </w:pPr>
      <w:r>
        <w:t>add</w:t>
      </w:r>
      <w:r w:rsidRPr="0045796A">
        <w:t> </w:t>
      </w:r>
      <w:r>
        <w:t>chop</w:t>
      </w:r>
      <w:r w:rsidRPr="0045796A">
        <w:t> </w:t>
      </w:r>
      <w:r w:rsidR="00A14245" w:rsidRPr="00A14245">
        <w:rPr>
          <w:rFonts w:ascii="Calibri" w:hAnsi="Calibri"/>
          <w:noProof/>
          <w:lang w:eastAsia="es-ES"/>
        </w:rPr>
        <w:t xml:space="preserve"> </w:t>
      </w:r>
      <w:r w:rsidR="00A14245" w:rsidRPr="00FB3AAA">
        <w:rPr>
          <w:rFonts w:ascii="Calibri" w:hAnsi="Calibri"/>
          <w:noProof/>
          <w:lang w:eastAsia="es-ES"/>
        </w:rPr>
        <w:t>measure</w:t>
      </w:r>
      <w:r w:rsidR="00A14245" w:rsidRPr="0045796A">
        <w:t> </w:t>
      </w:r>
      <w:r>
        <w:t>mix</w:t>
      </w:r>
      <w:r w:rsidRPr="0045796A">
        <w:t> </w:t>
      </w:r>
      <w:r w:rsidRPr="00FB3AAA">
        <w:rPr>
          <w:rFonts w:ascii="Calibri" w:hAnsi="Calibri"/>
          <w:noProof/>
          <w:lang w:eastAsia="es-ES"/>
        </w:rPr>
        <w:t>pour</w:t>
      </w:r>
      <w:r w:rsidRPr="0045796A">
        <w:t> </w:t>
      </w:r>
      <w:r w:rsidRPr="00FB3AAA">
        <w:rPr>
          <w:rFonts w:ascii="Calibri" w:hAnsi="Calibri"/>
          <w:noProof/>
          <w:lang w:eastAsia="es-ES"/>
        </w:rPr>
        <w:t>serv</w:t>
      </w:r>
      <w:r w:rsidR="006D7712">
        <w:rPr>
          <w:rFonts w:ascii="Calibri" w:hAnsi="Calibri"/>
          <w:noProof/>
          <w:lang w:eastAsia="es-ES"/>
        </w:rPr>
        <w:t>e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27104D" w14:paraId="485B7D65" w14:textId="77777777" w:rsidTr="00951A94">
        <w:trPr>
          <w:cantSplit/>
          <w:trHeight w:val="1418"/>
        </w:trPr>
        <w:tc>
          <w:tcPr>
            <w:tcW w:w="3111" w:type="dxa"/>
            <w:vAlign w:val="center"/>
          </w:tcPr>
          <w:p w14:paraId="18B9B1D5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EF953C" wp14:editId="53EF7C54">
                  <wp:extent cx="740664" cy="864110"/>
                  <wp:effectExtent l="0" t="0" r="0" b="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17" cy="866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6E7FA8B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570621" wp14:editId="4840722A">
                  <wp:extent cx="1033272" cy="841034"/>
                  <wp:effectExtent l="0" t="0" r="0" b="0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346" cy="84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C8368E2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588B3A" wp14:editId="300F0B00">
                  <wp:extent cx="822960" cy="855553"/>
                  <wp:effectExtent l="0" t="0" r="2540" b="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856" cy="859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04D" w:rsidRPr="00685431" w14:paraId="30C7FEC7" w14:textId="77777777" w:rsidTr="00951A94">
        <w:trPr>
          <w:cantSplit/>
          <w:trHeight w:val="454"/>
        </w:trPr>
        <w:tc>
          <w:tcPr>
            <w:tcW w:w="3111" w:type="dxa"/>
            <w:vAlign w:val="center"/>
          </w:tcPr>
          <w:p w14:paraId="78E6569E" w14:textId="5849C1BB" w:rsidR="0027104D" w:rsidRPr="00685431" w:rsidRDefault="0027104D" w:rsidP="00951A94">
            <w:pPr>
              <w:pStyle w:val="activity-numbered--table"/>
              <w:spacing w:after="0" w:line="300" w:lineRule="exact"/>
            </w:pPr>
            <w:r w:rsidRPr="00FD407F">
              <w:t>1</w:t>
            </w:r>
            <w:r w:rsidRPr="00FD407F">
              <w:tab/>
            </w:r>
            <w:r w:rsidRPr="004727DA">
              <w:rPr>
                <w:rStyle w:val="wol"/>
              </w:rPr>
              <w:t>             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</w:t>
            </w:r>
          </w:p>
        </w:tc>
        <w:tc>
          <w:tcPr>
            <w:tcW w:w="3111" w:type="dxa"/>
            <w:vAlign w:val="center"/>
          </w:tcPr>
          <w:p w14:paraId="3795DDD1" w14:textId="209A06AA" w:rsidR="0027104D" w:rsidRPr="00685431" w:rsidRDefault="0027104D" w:rsidP="00951A94">
            <w:pPr>
              <w:pStyle w:val="activity-numbered--centered"/>
              <w:spacing w:after="0"/>
              <w:jc w:val="left"/>
            </w:pPr>
            <w:r>
              <w:t>2</w:t>
            </w:r>
            <w:r w:rsidRPr="00FD407F">
              <w:tab/>
            </w:r>
            <w:r w:rsidRPr="004727DA">
              <w:rPr>
                <w:rStyle w:val="wol"/>
              </w:rPr>
              <w:t>         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    </w:t>
            </w:r>
          </w:p>
        </w:tc>
        <w:tc>
          <w:tcPr>
            <w:tcW w:w="3111" w:type="dxa"/>
            <w:vAlign w:val="center"/>
          </w:tcPr>
          <w:p w14:paraId="0B6B5C7E" w14:textId="4FFE7888" w:rsidR="0027104D" w:rsidRPr="00685431" w:rsidRDefault="0027104D" w:rsidP="00951A94">
            <w:pPr>
              <w:pStyle w:val="activity-numbered--centered"/>
              <w:spacing w:after="0"/>
              <w:jc w:val="left"/>
            </w:pPr>
            <w:r>
              <w:t>3</w:t>
            </w:r>
            <w:r w:rsidRPr="00FD407F">
              <w:tab/>
            </w:r>
            <w:r w:rsidRPr="004727DA">
              <w:rPr>
                <w:rStyle w:val="wol"/>
              </w:rPr>
              <w:t>             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</w:t>
            </w:r>
          </w:p>
        </w:tc>
      </w:tr>
      <w:tr w:rsidR="0027104D" w14:paraId="596250C5" w14:textId="77777777" w:rsidTr="00951A94">
        <w:trPr>
          <w:cantSplit/>
          <w:trHeight w:val="1418"/>
        </w:trPr>
        <w:tc>
          <w:tcPr>
            <w:tcW w:w="3111" w:type="dxa"/>
            <w:vAlign w:val="center"/>
          </w:tcPr>
          <w:p w14:paraId="0385EA32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C85FA2" wp14:editId="5B573E91">
                  <wp:extent cx="877824" cy="861417"/>
                  <wp:effectExtent l="0" t="0" r="0" b="2540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921" cy="871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37621BB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4367A8" wp14:editId="77C71630">
                  <wp:extent cx="1060704" cy="843743"/>
                  <wp:effectExtent l="0" t="0" r="0" b="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84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5F8EB29" w14:textId="77777777" w:rsidR="0027104D" w:rsidRDefault="0027104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C7B384" wp14:editId="05AC0005">
                  <wp:extent cx="786384" cy="860107"/>
                  <wp:effectExtent l="0" t="0" r="1270" b="3810"/>
                  <wp:docPr id="102631504" name="Picture 10263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510" cy="865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04D" w14:paraId="6827EE58" w14:textId="77777777" w:rsidTr="00951A94">
        <w:trPr>
          <w:cantSplit/>
          <w:trHeight w:val="454"/>
        </w:trPr>
        <w:tc>
          <w:tcPr>
            <w:tcW w:w="3111" w:type="dxa"/>
            <w:vAlign w:val="center"/>
          </w:tcPr>
          <w:p w14:paraId="2BC17D58" w14:textId="296E630E" w:rsidR="0027104D" w:rsidRDefault="0027104D" w:rsidP="00951A94">
            <w:pPr>
              <w:pStyle w:val="activity-numbered--centered"/>
              <w:spacing w:after="0"/>
              <w:jc w:val="left"/>
            </w:pPr>
            <w:r>
              <w:t>4</w:t>
            </w:r>
            <w:r w:rsidRPr="00FD407F">
              <w:tab/>
            </w:r>
            <w:r w:rsidRPr="004727DA">
              <w:rPr>
                <w:rStyle w:val="wol"/>
              </w:rPr>
              <w:t>     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        </w:t>
            </w:r>
          </w:p>
        </w:tc>
        <w:tc>
          <w:tcPr>
            <w:tcW w:w="3111" w:type="dxa"/>
            <w:vAlign w:val="center"/>
          </w:tcPr>
          <w:p w14:paraId="38F26266" w14:textId="1935363C" w:rsidR="0027104D" w:rsidRDefault="0027104D" w:rsidP="00951A94">
            <w:pPr>
              <w:pStyle w:val="activity-numbered--centered"/>
              <w:spacing w:after="0"/>
              <w:jc w:val="left"/>
            </w:pPr>
            <w:r>
              <w:t>5</w:t>
            </w:r>
            <w:r w:rsidRPr="00FD407F">
              <w:tab/>
            </w:r>
            <w:r w:rsidRPr="004727DA">
              <w:rPr>
                <w:rStyle w:val="wol"/>
              </w:rPr>
              <w:t>             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</w:t>
            </w:r>
          </w:p>
        </w:tc>
        <w:tc>
          <w:tcPr>
            <w:tcW w:w="3111" w:type="dxa"/>
            <w:vAlign w:val="center"/>
          </w:tcPr>
          <w:p w14:paraId="45B5BD32" w14:textId="7062CBE6" w:rsidR="0027104D" w:rsidRPr="00350086" w:rsidRDefault="0027104D" w:rsidP="00951A94">
            <w:pPr>
              <w:pStyle w:val="activity-numbered--centered"/>
              <w:spacing w:after="0"/>
              <w:jc w:val="left"/>
            </w:pPr>
            <w:r>
              <w:t>6</w:t>
            </w:r>
            <w:r w:rsidRPr="00FD407F">
              <w:tab/>
            </w:r>
            <w:r w:rsidRPr="004727DA">
              <w:rPr>
                <w:rStyle w:val="wol"/>
              </w:rPr>
              <w:t>             </w:t>
            </w:r>
            <w:r w:rsidR="003B437B" w:rsidRPr="004727DA">
              <w:rPr>
                <w:rStyle w:val="wol"/>
              </w:rPr>
              <w:t>     </w:t>
            </w:r>
            <w:r w:rsidRPr="004727DA">
              <w:rPr>
                <w:rStyle w:val="wol"/>
              </w:rPr>
              <w:t>                       </w:t>
            </w:r>
          </w:p>
        </w:tc>
      </w:tr>
    </w:tbl>
    <w:p w14:paraId="1C084FA2" w14:textId="09CEABF9" w:rsidR="0045796A" w:rsidRDefault="0045796A" w:rsidP="0045796A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3B437B">
        <w:rPr>
          <w:rStyle w:val="marks-frame"/>
        </w:rPr>
        <w:t>6</w:t>
      </w:r>
      <w:r>
        <w:rPr>
          <w:rStyle w:val="marks-frame"/>
        </w:rPr>
        <w:t> </w:t>
      </w:r>
    </w:p>
    <w:p w14:paraId="082AF095" w14:textId="4C7FAC97" w:rsidR="00744FC9" w:rsidRDefault="00744FC9" w:rsidP="008652B3">
      <w:pPr>
        <w:pStyle w:val="marks"/>
        <w:rPr>
          <w:b w:val="0"/>
          <w:sz w:val="32"/>
          <w:szCs w:val="32"/>
        </w:rPr>
      </w:pPr>
      <w:r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5BE48B" w14:textId="6FF642D1" w:rsidR="00141B75" w:rsidRDefault="00141B75" w:rsidP="00141B75">
      <w:pPr>
        <w:pStyle w:val="instruction"/>
        <w:spacing w:after="120"/>
      </w:pPr>
      <w:r w:rsidRPr="00FE7652">
        <w:t>3</w:t>
      </w:r>
      <w:r w:rsidRPr="00FE7652">
        <w:tab/>
      </w:r>
      <w:r w:rsidR="00136B57">
        <w:t xml:space="preserve">Look </w:t>
      </w:r>
      <w:r w:rsidR="007C7150" w:rsidRPr="007C7150">
        <w:rPr>
          <w:lang w:val="en-US"/>
        </w:rPr>
        <w:t>and circle</w:t>
      </w:r>
      <w:r w:rsidR="00136B57">
        <w:t xml:space="preserve"> the correct </w:t>
      </w:r>
      <w:r w:rsidR="007C7150" w:rsidRPr="007C7150">
        <w:rPr>
          <w:lang w:val="en-US"/>
        </w:rPr>
        <w:t>word</w:t>
      </w:r>
      <w:r w:rsidR="00136B57">
        <w:t xml:space="preserve"> to complete the phrases.</w:t>
      </w:r>
    </w:p>
    <w:p w14:paraId="263A49D0" w14:textId="63A55535" w:rsidR="00136B57" w:rsidRDefault="00041A0B" w:rsidP="00041A0B">
      <w:pPr>
        <w:pStyle w:val="activity-numbered"/>
        <w:spacing w:line="240" w:lineRule="auto"/>
      </w:pPr>
      <w:r>
        <w:rPr>
          <w:noProof/>
        </w:rPr>
        <w:drawing>
          <wp:inline distT="0" distB="0" distL="0" distR="0" wp14:anchorId="58C2C079" wp14:editId="4ED04D1D">
            <wp:extent cx="4507992" cy="2165540"/>
            <wp:effectExtent l="0" t="0" r="635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C3SU6m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756" cy="2174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05D56" w14:textId="77777777" w:rsidR="00041A0B" w:rsidRDefault="00041A0B" w:rsidP="00041A0B">
      <w:pPr>
        <w:pStyle w:val="activity-numbered"/>
        <w:spacing w:before="120"/>
        <w:ind w:right="560"/>
      </w:pPr>
      <w:r>
        <w:t>1</w:t>
      </w:r>
      <w:r>
        <w:tab/>
        <w:t xml:space="preserve">There’s </w:t>
      </w:r>
      <w:r w:rsidRPr="009005D5">
        <w:rPr>
          <w:b/>
        </w:rPr>
        <w:t>some</w:t>
      </w:r>
      <w:r>
        <w:t xml:space="preserve"> / </w:t>
      </w:r>
      <w:r w:rsidRPr="009005D5">
        <w:rPr>
          <w:b/>
        </w:rPr>
        <w:t>any</w:t>
      </w:r>
      <w:r>
        <w:t xml:space="preserve"> milk.</w:t>
      </w:r>
    </w:p>
    <w:p w14:paraId="71A96FFA" w14:textId="77777777" w:rsidR="00041A0B" w:rsidRDefault="00041A0B" w:rsidP="00041A0B">
      <w:pPr>
        <w:pStyle w:val="activity-numbered"/>
      </w:pPr>
      <w:r>
        <w:t>2</w:t>
      </w:r>
      <w:r>
        <w:tab/>
        <w:t xml:space="preserve">There isn’t </w:t>
      </w:r>
      <w:r w:rsidRPr="009005D5">
        <w:rPr>
          <w:b/>
        </w:rPr>
        <w:t>some</w:t>
      </w:r>
      <w:r>
        <w:t xml:space="preserve"> / </w:t>
      </w:r>
      <w:r w:rsidRPr="009005D5">
        <w:rPr>
          <w:b/>
        </w:rPr>
        <w:t>any</w:t>
      </w:r>
      <w:r>
        <w:t xml:space="preserve"> juice.</w:t>
      </w:r>
    </w:p>
    <w:p w14:paraId="0C39AB75" w14:textId="09C575CC" w:rsidR="00041A0B" w:rsidRDefault="00041A0B" w:rsidP="00041A0B">
      <w:pPr>
        <w:pStyle w:val="activity-numbered"/>
      </w:pPr>
      <w:r>
        <w:t>3</w:t>
      </w:r>
      <w:r>
        <w:tab/>
        <w:t xml:space="preserve">There are </w:t>
      </w:r>
      <w:r w:rsidRPr="009005D5">
        <w:rPr>
          <w:b/>
        </w:rPr>
        <w:t>some</w:t>
      </w:r>
      <w:r>
        <w:t xml:space="preserve"> / </w:t>
      </w:r>
      <w:r w:rsidRPr="009005D5">
        <w:rPr>
          <w:b/>
        </w:rPr>
        <w:t>any</w:t>
      </w:r>
      <w:r>
        <w:t xml:space="preserve"> </w:t>
      </w:r>
      <w:r w:rsidR="00300167" w:rsidRPr="00300167">
        <w:rPr>
          <w:lang w:val="en-US"/>
        </w:rPr>
        <w:t>oranges</w:t>
      </w:r>
      <w:r>
        <w:t>.</w:t>
      </w:r>
    </w:p>
    <w:p w14:paraId="1B734EB2" w14:textId="77777777" w:rsidR="00041A0B" w:rsidRDefault="00041A0B" w:rsidP="00041A0B">
      <w:pPr>
        <w:pStyle w:val="activity-numbered"/>
      </w:pPr>
      <w:r>
        <w:t>4</w:t>
      </w:r>
      <w:r>
        <w:tab/>
        <w:t>There aren’t</w:t>
      </w:r>
      <w:r w:rsidRPr="009005D5">
        <w:rPr>
          <w:b/>
        </w:rPr>
        <w:t xml:space="preserve"> some</w:t>
      </w:r>
      <w:r>
        <w:t xml:space="preserve"> / </w:t>
      </w:r>
      <w:r w:rsidRPr="009005D5">
        <w:rPr>
          <w:b/>
        </w:rPr>
        <w:t>any</w:t>
      </w:r>
      <w:r>
        <w:t xml:space="preserve"> eggs.</w:t>
      </w:r>
    </w:p>
    <w:p w14:paraId="319EB611" w14:textId="77777777" w:rsidR="00041A0B" w:rsidRDefault="00041A0B" w:rsidP="00041A0B">
      <w:pPr>
        <w:pStyle w:val="activity-numbered"/>
      </w:pPr>
      <w:r>
        <w:t>5</w:t>
      </w:r>
      <w:r>
        <w:tab/>
        <w:t xml:space="preserve">There isn’t </w:t>
      </w:r>
      <w:r w:rsidRPr="009005D5">
        <w:rPr>
          <w:b/>
        </w:rPr>
        <w:t>some</w:t>
      </w:r>
      <w:r>
        <w:t xml:space="preserve"> / </w:t>
      </w:r>
      <w:r w:rsidRPr="009005D5">
        <w:rPr>
          <w:b/>
        </w:rPr>
        <w:t>any</w:t>
      </w:r>
      <w:r>
        <w:t xml:space="preserve"> cheese.</w:t>
      </w:r>
    </w:p>
    <w:p w14:paraId="321EA6C1" w14:textId="7CCE62DD" w:rsidR="00141B75" w:rsidRPr="00683C0B" w:rsidRDefault="00141B75" w:rsidP="00041A0B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300167">
        <w:rPr>
          <w:rStyle w:val="marks-frame"/>
        </w:rPr>
        <w:t>5</w:t>
      </w:r>
      <w:r>
        <w:rPr>
          <w:rStyle w:val="marks-frame"/>
        </w:rPr>
        <w:t> </w:t>
      </w:r>
    </w:p>
    <w:p w14:paraId="3195C8E3" w14:textId="164BDCB7" w:rsidR="00041A0B" w:rsidRDefault="00141B75" w:rsidP="00041A0B">
      <w:pPr>
        <w:pStyle w:val="instruction"/>
      </w:pPr>
      <w:r>
        <w:t>4</w:t>
      </w:r>
      <w:r>
        <w:tab/>
      </w:r>
      <w:r w:rsidR="00041A0B">
        <w:t xml:space="preserve">Look at the picture in </w:t>
      </w:r>
      <w:r w:rsidR="007C7150" w:rsidRPr="007C7150">
        <w:rPr>
          <w:lang w:val="en-US"/>
        </w:rPr>
        <w:t>question</w:t>
      </w:r>
      <w:r w:rsidR="00041A0B">
        <w:t xml:space="preserve"> 3. Choose the </w:t>
      </w:r>
      <w:r w:rsidR="00041A0B" w:rsidRPr="00A14245">
        <w:t>A</w:t>
      </w:r>
      <w:r w:rsidR="00041A0B">
        <w:t xml:space="preserve"> or </w:t>
      </w:r>
      <w:r w:rsidR="00041A0B" w:rsidRPr="00A14245">
        <w:t>B</w:t>
      </w:r>
      <w:r w:rsidR="00041A0B">
        <w:t>.</w:t>
      </w:r>
    </w:p>
    <w:p w14:paraId="5A4871EC" w14:textId="77777777" w:rsidR="00041A0B" w:rsidRPr="00002A69" w:rsidRDefault="00041A0B" w:rsidP="00002A69">
      <w:pPr>
        <w:pStyle w:val="activity-numbered"/>
        <w:spacing w:after="120"/>
      </w:pPr>
      <w:r w:rsidRPr="00002A69">
        <w:t>1</w:t>
      </w:r>
      <w:r w:rsidRPr="00002A69">
        <w:tab/>
        <w:t>Are there any bananas?</w:t>
      </w:r>
    </w:p>
    <w:p w14:paraId="28475330" w14:textId="43ACD0E0" w:rsidR="00041A0B" w:rsidRPr="00002A69" w:rsidRDefault="00002A69" w:rsidP="00002A69">
      <w:pPr>
        <w:pStyle w:val="activity-numbered"/>
        <w:spacing w:after="120"/>
      </w:pPr>
      <w:r>
        <w:tab/>
      </w:r>
      <w:r w:rsidR="00041A0B" w:rsidRPr="00002A69">
        <w:t>A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Yes, there are.</w:t>
      </w:r>
      <w:r w:rsidR="00041A0B" w:rsidRPr="00002A69">
        <w:tab/>
        <w:t>B</w:t>
      </w:r>
      <w:r w:rsidR="00041A0B" w:rsidRPr="00002A69"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No, there aren’t.</w:t>
      </w:r>
      <w:r w:rsidR="00041A0B" w:rsidRPr="00002A69">
        <w:tab/>
      </w:r>
    </w:p>
    <w:p w14:paraId="534F13DB" w14:textId="77777777" w:rsidR="00041A0B" w:rsidRPr="00002A69" w:rsidRDefault="00041A0B" w:rsidP="00002A69">
      <w:pPr>
        <w:pStyle w:val="activity-numbered"/>
        <w:spacing w:after="120"/>
      </w:pPr>
      <w:r w:rsidRPr="00002A69">
        <w:t>2</w:t>
      </w:r>
      <w:r w:rsidRPr="00002A69">
        <w:tab/>
        <w:t>Is there any milk?</w:t>
      </w:r>
    </w:p>
    <w:p w14:paraId="1BB993F9" w14:textId="3A5506D8" w:rsidR="00041A0B" w:rsidRPr="00002A69" w:rsidRDefault="00002A69" w:rsidP="00002A69">
      <w:pPr>
        <w:pStyle w:val="activity-numbered"/>
        <w:spacing w:after="120"/>
      </w:pPr>
      <w:r>
        <w:tab/>
      </w:r>
      <w:r w:rsidR="00041A0B" w:rsidRPr="00002A69">
        <w:t>A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Yes, there is.</w:t>
      </w:r>
      <w:r w:rsidR="00041A0B" w:rsidRPr="00002A69">
        <w:tab/>
        <w:t>B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No, there isn’t.</w:t>
      </w:r>
      <w:r w:rsidR="00041A0B" w:rsidRPr="00002A69">
        <w:tab/>
      </w:r>
    </w:p>
    <w:p w14:paraId="396E8203" w14:textId="77777777" w:rsidR="00041A0B" w:rsidRPr="00002A69" w:rsidRDefault="00041A0B" w:rsidP="00002A69">
      <w:pPr>
        <w:pStyle w:val="activity-numbered"/>
        <w:spacing w:after="120"/>
      </w:pPr>
      <w:r w:rsidRPr="00002A69">
        <w:t>3</w:t>
      </w:r>
      <w:r w:rsidRPr="00002A69">
        <w:tab/>
        <w:t>Is there any bread?</w:t>
      </w:r>
    </w:p>
    <w:p w14:paraId="5F7E7CA9" w14:textId="063F44BB" w:rsidR="00041A0B" w:rsidRPr="00002A69" w:rsidRDefault="00002A69" w:rsidP="00002A69">
      <w:pPr>
        <w:pStyle w:val="activity-numbered"/>
        <w:spacing w:after="120"/>
      </w:pPr>
      <w:r>
        <w:tab/>
      </w:r>
      <w:r w:rsidR="00041A0B" w:rsidRPr="00002A69">
        <w:t>A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Yes, there is.</w:t>
      </w:r>
      <w:r w:rsidR="00041A0B" w:rsidRPr="00002A69">
        <w:tab/>
        <w:t>B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No, there isn’t.</w:t>
      </w:r>
      <w:r w:rsidR="00041A0B" w:rsidRPr="00002A69">
        <w:tab/>
      </w:r>
    </w:p>
    <w:p w14:paraId="12815BDB" w14:textId="77777777" w:rsidR="00041A0B" w:rsidRPr="00002A69" w:rsidRDefault="00041A0B" w:rsidP="00002A69">
      <w:pPr>
        <w:pStyle w:val="activity-numbered"/>
        <w:spacing w:after="120"/>
      </w:pPr>
      <w:r w:rsidRPr="00002A69">
        <w:t>4</w:t>
      </w:r>
      <w:r w:rsidRPr="00002A69">
        <w:tab/>
        <w:t>Are there any onions?</w:t>
      </w:r>
    </w:p>
    <w:p w14:paraId="07AD88B9" w14:textId="383EE9EF" w:rsidR="00041A0B" w:rsidRPr="00002A69" w:rsidRDefault="00002A69" w:rsidP="00002A69">
      <w:pPr>
        <w:pStyle w:val="activity-numbered"/>
        <w:spacing w:after="120"/>
      </w:pPr>
      <w:r>
        <w:tab/>
      </w:r>
      <w:r w:rsidR="00041A0B" w:rsidRPr="00002A69">
        <w:t>A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Yes, there are.</w:t>
      </w:r>
      <w:r w:rsidR="00041A0B" w:rsidRPr="00002A69">
        <w:tab/>
        <w:t>B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No, there aren’t.</w:t>
      </w:r>
      <w:r w:rsidR="00041A0B" w:rsidRPr="00002A69">
        <w:tab/>
      </w:r>
    </w:p>
    <w:p w14:paraId="2762E279" w14:textId="77777777" w:rsidR="00041A0B" w:rsidRPr="00002A69" w:rsidRDefault="00041A0B" w:rsidP="00002A69">
      <w:pPr>
        <w:pStyle w:val="activity-numbered"/>
        <w:spacing w:after="120"/>
      </w:pPr>
      <w:r w:rsidRPr="00002A69">
        <w:t>5</w:t>
      </w:r>
      <w:r w:rsidRPr="00002A69">
        <w:tab/>
        <w:t>Are there any oranges?</w:t>
      </w:r>
    </w:p>
    <w:p w14:paraId="7784560C" w14:textId="22D016A4" w:rsidR="00041A0B" w:rsidRPr="00002A69" w:rsidRDefault="00002A69" w:rsidP="00002A69">
      <w:pPr>
        <w:pStyle w:val="activity-numbered"/>
        <w:spacing w:after="120"/>
        <w:rPr>
          <w:rStyle w:val="marks-frame"/>
          <w:rFonts w:asciiTheme="minorHAnsi" w:hAnsiTheme="minorHAnsi"/>
          <w:b w:val="0"/>
          <w:bdr w:val="none" w:sz="0" w:space="0" w:color="auto"/>
        </w:rPr>
      </w:pPr>
      <w:r>
        <w:tab/>
      </w:r>
      <w:r w:rsidR="00041A0B" w:rsidRPr="00002A69">
        <w:t>A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Yes, there are.</w:t>
      </w:r>
      <w:r w:rsidR="00041A0B" w:rsidRPr="00002A69">
        <w:tab/>
        <w:t>B</w:t>
      </w:r>
      <w:r>
        <w:tab/>
      </w:r>
      <w:r w:rsidRPr="0000718C">
        <w:rPr>
          <w:rStyle w:val="checkbox"/>
        </w:rPr>
        <w:t>☐</w:t>
      </w:r>
      <w:r>
        <w:t xml:space="preserve"> </w:t>
      </w:r>
      <w:r w:rsidR="00041A0B" w:rsidRPr="00002A69">
        <w:t>No, there aren’t.</w:t>
      </w:r>
    </w:p>
    <w:p w14:paraId="757F32A1" w14:textId="2653D494" w:rsidR="00013650" w:rsidRPr="00141B75" w:rsidRDefault="00141B75" w:rsidP="00002A69">
      <w:pPr>
        <w:pStyle w:val="marks"/>
        <w:spacing w:before="0"/>
        <w:rPr>
          <w:rFonts w:ascii="Calibri" w:hAnsi="Calibri"/>
          <w:b w:val="0"/>
          <w:bdr w:val="single" w:sz="6" w:space="0" w:color="808080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300167">
        <w:rPr>
          <w:rStyle w:val="marks-frame"/>
        </w:rPr>
        <w:t>5</w:t>
      </w:r>
      <w:r>
        <w:rPr>
          <w:rStyle w:val="marks-frame"/>
        </w:rPr>
        <w:t> </w:t>
      </w:r>
      <w:r w:rsidR="00013650"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6B75E5" wp14:editId="069672D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28" style="position:absolute;margin-left:0;margin-top:-.05pt;width:117.35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3ZApA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PkBpt6aAPNAZvOQZ5Gb/llh1/8ivlwwxyOHw4qrpRwjYdU0NcURomSFtyPl+6jPU4FvlLS&#13;&#10;4zjX1H/fMScoUZ8Nzkuc/Ulwk7CZBLPT54Ads8BlZXkS0cEFNYnSgX7ATbOOUfCJGY6xasqDm5Tz&#13;&#10;kNcK7iou1utkhjNuWbgyd5ZH8MhrbN774YE5O7Z5wAH5CtOos+WzRs+20dPAehdAdmkKIrOZx5Fx&#13;&#10;3A+pjcddFhfQUz1ZPW7c1U8A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BXX3ZApAIAALk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8FA544B" w14:textId="6F667C78" w:rsidR="00D77A84" w:rsidRPr="00937835" w:rsidRDefault="00D77A84" w:rsidP="00D77A84">
      <w:pPr>
        <w:pStyle w:val="instruction"/>
        <w:spacing w:before="240" w:after="120"/>
      </w:pPr>
      <w:r>
        <w:t>5</w:t>
      </w:r>
      <w:r>
        <w:tab/>
        <w:t xml:space="preserve">Read statements 1–5 and choose </w:t>
      </w:r>
      <w:r w:rsidRPr="007F322D">
        <w:rPr>
          <w:rStyle w:val="instruction-italic"/>
        </w:rPr>
        <w:t>T</w:t>
      </w:r>
      <w:r>
        <w:t xml:space="preserve"> (</w:t>
      </w:r>
      <w:r w:rsidR="007C7150">
        <w:t>t</w:t>
      </w:r>
      <w:r>
        <w:t xml:space="preserve">rue) or </w:t>
      </w:r>
      <w:r w:rsidRPr="007F322D">
        <w:rPr>
          <w:rStyle w:val="instruction-italic"/>
        </w:rPr>
        <w:t>F</w:t>
      </w:r>
      <w:r>
        <w:t xml:space="preserve"> (</w:t>
      </w:r>
      <w:r w:rsidR="007C7150">
        <w:t>f</w:t>
      </w:r>
      <w:r>
        <w:t>alse)</w:t>
      </w:r>
      <w:r w:rsidRPr="00A77427">
        <w:rPr>
          <w:rStyle w:val="instruction-italic"/>
        </w:rPr>
        <w:t>.</w:t>
      </w:r>
    </w:p>
    <w:tbl>
      <w:tblPr>
        <w:tblStyle w:val="blog-digital--container"/>
        <w:tblW w:w="0" w:type="auto"/>
        <w:tblLayout w:type="fixed"/>
        <w:tblLook w:val="04A0" w:firstRow="1" w:lastRow="0" w:firstColumn="1" w:lastColumn="0" w:noHBand="0" w:noVBand="1"/>
      </w:tblPr>
      <w:tblGrid>
        <w:gridCol w:w="8222"/>
      </w:tblGrid>
      <w:tr w:rsidR="00D77A84" w14:paraId="30581C6A" w14:textId="77777777" w:rsidTr="00951A94">
        <w:tc>
          <w:tcPr>
            <w:tcW w:w="8222" w:type="dxa"/>
          </w:tcPr>
          <w:p w14:paraId="4680B04A" w14:textId="77777777" w:rsidR="00D77A84" w:rsidRPr="00D77A84" w:rsidRDefault="00D77A84" w:rsidP="00951A94">
            <w:pPr>
              <w:pStyle w:val="blog-digital--menu"/>
              <w:jc w:val="left"/>
              <w:rPr>
                <w:b/>
                <w:sz w:val="28"/>
                <w:szCs w:val="28"/>
              </w:rPr>
            </w:pPr>
            <w:r w:rsidRPr="00D77A84">
              <w:rPr>
                <w:b/>
                <w:sz w:val="28"/>
                <w:szCs w:val="28"/>
              </w:rPr>
              <w:t>Jane’s Food Blog</w:t>
            </w:r>
          </w:p>
          <w:p w14:paraId="2E8E9E35" w14:textId="741E2451" w:rsidR="00D77A84" w:rsidRPr="00D77A84" w:rsidRDefault="00D77A84" w:rsidP="00D77A84">
            <w:pPr>
              <w:pStyle w:val="blog-digital--head"/>
              <w:rPr>
                <w:sz w:val="24"/>
                <w:szCs w:val="24"/>
              </w:rPr>
            </w:pPr>
            <w:r w:rsidRPr="003764B3">
              <w:rPr>
                <w:sz w:val="24"/>
                <w:szCs w:val="24"/>
              </w:rPr>
              <w:t>I’</w:t>
            </w:r>
            <w:r>
              <w:rPr>
                <w:sz w:val="24"/>
                <w:szCs w:val="24"/>
              </w:rPr>
              <w:t>m from the UK and I love to go to food markets. My favourite market is called Borough Market and it’s in London. You can buy all types of food in the market. I like to buy special types of cheese and fruits and vegetables from around the world. Today, on my shopping list, I have some special chillies from Mexico and some mushrooms from Italy. I also need some onions and some eggs to make an omelette. I haven’t got any flour or any butter for pancakes. I need that, too! Do you like food markets?</w:t>
            </w:r>
          </w:p>
        </w:tc>
      </w:tr>
    </w:tbl>
    <w:p w14:paraId="3F46DB16" w14:textId="18FA6DAA" w:rsidR="00D77A84" w:rsidRPr="00D77A84" w:rsidRDefault="00D77A84" w:rsidP="00D77A84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5812"/>
        </w:tabs>
        <w:spacing w:before="120" w:after="120"/>
      </w:pPr>
      <w:r w:rsidRPr="00D77A84">
        <w:t>1</w:t>
      </w:r>
      <w:r w:rsidRPr="00D77A84">
        <w:tab/>
        <w:t>The food market is in London.</w:t>
      </w:r>
      <w:r w:rsidRPr="00D77A84">
        <w:tab/>
        <w:t>T / F</w:t>
      </w:r>
    </w:p>
    <w:p w14:paraId="1C4FA6E6" w14:textId="7BE4A84D" w:rsidR="00D77A84" w:rsidRPr="00D77A84" w:rsidRDefault="00D77A84" w:rsidP="00D77A84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5812"/>
        </w:tabs>
        <w:spacing w:after="120"/>
      </w:pPr>
      <w:r w:rsidRPr="00D77A84">
        <w:t>2</w:t>
      </w:r>
      <w:r w:rsidRPr="00D77A84">
        <w:tab/>
        <w:t>Jane likes to buy special chocolate.</w:t>
      </w:r>
      <w:r w:rsidRPr="00D77A84">
        <w:tab/>
        <w:t>T / F</w:t>
      </w:r>
    </w:p>
    <w:p w14:paraId="36C2791B" w14:textId="610FA81A" w:rsidR="00D77A84" w:rsidRPr="00D77A84" w:rsidRDefault="00D77A84" w:rsidP="00D77A84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5812"/>
        </w:tabs>
        <w:spacing w:after="120"/>
      </w:pPr>
      <w:r w:rsidRPr="00D77A84">
        <w:t>3</w:t>
      </w:r>
      <w:r w:rsidRPr="00D77A84">
        <w:tab/>
        <w:t>She has oranges from Mexico on her shopping list.</w:t>
      </w:r>
      <w:r w:rsidRPr="00D77A84">
        <w:tab/>
        <w:t>T / F</w:t>
      </w:r>
    </w:p>
    <w:p w14:paraId="5DACD973" w14:textId="77777777" w:rsidR="00D77A84" w:rsidRPr="00D77A84" w:rsidRDefault="00D77A84" w:rsidP="00D77A84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5812"/>
        </w:tabs>
        <w:spacing w:after="120"/>
      </w:pPr>
      <w:r w:rsidRPr="00D77A84">
        <w:t>4</w:t>
      </w:r>
      <w:r w:rsidRPr="00D77A84">
        <w:tab/>
        <w:t>She wants to buy some mushrooms.</w:t>
      </w:r>
      <w:r w:rsidRPr="00D77A84">
        <w:tab/>
        <w:t>T / F</w:t>
      </w:r>
    </w:p>
    <w:p w14:paraId="4B1EE60C" w14:textId="77777777" w:rsidR="00D77A84" w:rsidRPr="00D77A84" w:rsidRDefault="00D77A84" w:rsidP="00D77A84">
      <w:pPr>
        <w:pStyle w:val="activity-numbered"/>
        <w:tabs>
          <w:tab w:val="clear" w:pos="3402"/>
          <w:tab w:val="clear" w:pos="3686"/>
          <w:tab w:val="clear" w:pos="4820"/>
          <w:tab w:val="clear" w:pos="5387"/>
          <w:tab w:val="left" w:pos="5812"/>
        </w:tabs>
        <w:spacing w:after="120"/>
      </w:pPr>
      <w:r w:rsidRPr="00D77A84">
        <w:t>5</w:t>
      </w:r>
      <w:r w:rsidRPr="00D77A84">
        <w:tab/>
        <w:t>She hasn’t got any sugar for pancakes.</w:t>
      </w:r>
      <w:r w:rsidRPr="00D77A84">
        <w:tab/>
        <w:t>T / F</w:t>
      </w:r>
    </w:p>
    <w:p w14:paraId="5E08959A" w14:textId="7B6C28F5" w:rsidR="00FD0FA2" w:rsidRPr="002D2043" w:rsidRDefault="00D77A84" w:rsidP="00D77A84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/ 5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26FBA" wp14:editId="2D2522B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29" style="position:absolute;margin-left:0;margin-top:-.05pt;width:117.35pt;height:21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r8m076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6BEC91D" w14:textId="49C1F0CB" w:rsidR="00FD0FA2" w:rsidRPr="002D2043" w:rsidRDefault="00FD0FA2" w:rsidP="00FD0FA2">
      <w:pPr>
        <w:pStyle w:val="instruction"/>
      </w:pPr>
      <w:r w:rsidRPr="002D2043">
        <w:t>6</w:t>
      </w:r>
      <w:r w:rsidRPr="002D2043">
        <w:tab/>
      </w:r>
      <w:r w:rsidR="00D77A84" w:rsidRPr="00180D92">
        <w:t>Choose words from t</w:t>
      </w:r>
      <w:r w:rsidR="00D77A84">
        <w:t>he box to complete the recipe</w:t>
      </w:r>
      <w:r w:rsidR="00D77A84" w:rsidRPr="00180D92">
        <w:t>.</w:t>
      </w:r>
    </w:p>
    <w:p w14:paraId="6770B586" w14:textId="1224BE75" w:rsidR="00D77A84" w:rsidRDefault="00A14245" w:rsidP="00A14245">
      <w:pPr>
        <w:pStyle w:val="wordpool-text"/>
        <w:ind w:right="6146"/>
      </w:pPr>
      <w:r w:rsidRPr="00A14245">
        <w:rPr>
          <w:lang w:val="en-US"/>
        </w:rPr>
        <w:t>any</w:t>
      </w:r>
      <w:r w:rsidRPr="0045796A">
        <w:t> </w:t>
      </w:r>
      <w:r w:rsidRPr="00A14245">
        <w:rPr>
          <w:lang w:val="en-US"/>
        </w:rPr>
        <w:t>chop</w:t>
      </w:r>
      <w:r w:rsidRPr="0045796A">
        <w:t> </w:t>
      </w:r>
      <w:r w:rsidRPr="00A14245">
        <w:rPr>
          <w:lang w:val="en-US"/>
        </w:rPr>
        <w:t>First</w:t>
      </w:r>
      <w:r w:rsidRPr="0045796A">
        <w:t> </w:t>
      </w:r>
      <w:r w:rsidRPr="00A14245">
        <w:rPr>
          <w:lang w:val="en-US"/>
        </w:rPr>
        <w:t>Nex</w:t>
      </w:r>
      <w:r w:rsidRPr="0045796A">
        <w:t> </w:t>
      </w:r>
      <w:r w:rsidRPr="00A14245">
        <w:rPr>
          <w:lang w:val="en-US"/>
        </w:rPr>
        <w:t>some</w:t>
      </w:r>
    </w:p>
    <w:p w14:paraId="28BBA5F4" w14:textId="31D56184" w:rsidR="00D77A84" w:rsidRDefault="00D77A84" w:rsidP="00D77A84">
      <w:pPr>
        <w:pStyle w:val="activity-numbered"/>
        <w:spacing w:after="120" w:line="240" w:lineRule="auto"/>
      </w:pPr>
      <w:r>
        <w:rPr>
          <w:noProof/>
        </w:rPr>
        <w:drawing>
          <wp:inline distT="0" distB="0" distL="0" distR="0" wp14:anchorId="620AC5B0" wp14:editId="2F86F054">
            <wp:extent cx="1664208" cy="202162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C3SU6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467" cy="203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81A60" w14:textId="77777777" w:rsidR="00D77A84" w:rsidRDefault="00D77A84" w:rsidP="00D77A84">
      <w:pPr>
        <w:pStyle w:val="activity-unnumbered"/>
        <w:spacing w:after="120"/>
        <w:ind w:right="1694"/>
      </w:pPr>
      <w:r>
        <w:t>This is my favourite recipe. It’s fruit salad.</w:t>
      </w:r>
      <w:r w:rsidRPr="00AC13B6">
        <w:t xml:space="preserve"> </w:t>
      </w:r>
      <w:r w:rsidRPr="002055D9">
        <w:rPr>
          <w:rStyle w:val="superscript"/>
        </w:rPr>
        <w:t>1</w:t>
      </w:r>
      <w:r>
        <w:rPr>
          <w:rStyle w:val="superscript"/>
        </w:rPr>
        <w:t> </w:t>
      </w:r>
      <w:r w:rsidRPr="004727DA">
        <w:rPr>
          <w:rStyle w:val="wol"/>
        </w:rPr>
        <w:t>                     </w:t>
      </w:r>
      <w:r>
        <w:t xml:space="preserve"> , you need to</w:t>
      </w:r>
    </w:p>
    <w:p w14:paraId="0382A016" w14:textId="77777777" w:rsidR="00D77A84" w:rsidRDefault="00D77A84" w:rsidP="00D77A84">
      <w:pPr>
        <w:pStyle w:val="activity-unnumbered"/>
        <w:spacing w:after="120"/>
        <w:ind w:right="1694"/>
      </w:pPr>
      <w:r>
        <w:rPr>
          <w:rStyle w:val="superscript"/>
        </w:rPr>
        <w:t>2 </w:t>
      </w:r>
      <w:r w:rsidRPr="004727DA">
        <w:rPr>
          <w:rStyle w:val="wol"/>
        </w:rPr>
        <w:t>                     </w:t>
      </w:r>
      <w:r>
        <w:t xml:space="preserve"> some fruit. </w:t>
      </w:r>
      <w:r w:rsidRPr="00AC13B6">
        <w:t xml:space="preserve"> </w:t>
      </w:r>
      <w:r>
        <w:t>For this you need</w:t>
      </w:r>
      <w:r w:rsidRPr="00AC13B6">
        <w:t xml:space="preserve"> </w:t>
      </w:r>
      <w:r>
        <w:rPr>
          <w:rStyle w:val="superscript"/>
        </w:rPr>
        <w:t>3 </w:t>
      </w:r>
      <w:r w:rsidRPr="004727DA">
        <w:rPr>
          <w:rStyle w:val="wol"/>
        </w:rPr>
        <w:t>                     </w:t>
      </w:r>
      <w:r w:rsidRPr="00AC13B6">
        <w:t xml:space="preserve"> </w:t>
      </w:r>
      <w:r>
        <w:t>oranges and apples.</w:t>
      </w:r>
    </w:p>
    <w:p w14:paraId="7BCC41B1" w14:textId="77777777" w:rsidR="00D77A84" w:rsidRDefault="00D77A84" w:rsidP="00D77A84">
      <w:pPr>
        <w:pStyle w:val="activity-unnumbered"/>
        <w:spacing w:after="120"/>
        <w:ind w:right="1694"/>
      </w:pPr>
      <w:r>
        <w:t>If there aren’t</w:t>
      </w:r>
      <w:r w:rsidRPr="00AC13B6">
        <w:t xml:space="preserve"> </w:t>
      </w:r>
      <w:r>
        <w:rPr>
          <w:rStyle w:val="superscript"/>
        </w:rPr>
        <w:t>4 </w:t>
      </w:r>
      <w:r w:rsidRPr="004727DA">
        <w:rPr>
          <w:rStyle w:val="wol"/>
        </w:rPr>
        <w:t>                     </w:t>
      </w:r>
      <w:r w:rsidRPr="00AC13B6">
        <w:t xml:space="preserve"> </w:t>
      </w:r>
      <w:r>
        <w:t xml:space="preserve">apples, you can use pears. </w:t>
      </w:r>
      <w:r>
        <w:rPr>
          <w:rStyle w:val="superscript"/>
        </w:rPr>
        <w:t>5 </w:t>
      </w:r>
      <w:r w:rsidRPr="004727DA">
        <w:rPr>
          <w:rStyle w:val="wol"/>
        </w:rPr>
        <w:t>                     </w:t>
      </w:r>
      <w:r w:rsidRPr="00AC13B6">
        <w:t xml:space="preserve"> </w:t>
      </w:r>
      <w:r>
        <w:t>, you have</w:t>
      </w:r>
    </w:p>
    <w:p w14:paraId="7D7BACA2" w14:textId="5FA94516" w:rsidR="00D77A84" w:rsidRPr="00D6210F" w:rsidRDefault="00D77A84" w:rsidP="00D77A84">
      <w:pPr>
        <w:pStyle w:val="activity-unnumbered"/>
        <w:spacing w:after="120"/>
        <w:ind w:right="1694"/>
      </w:pPr>
      <w:r>
        <w:t>to add some orange juice and finally mix it with some yoghurt</w:t>
      </w:r>
      <w:r w:rsidRPr="00AC13B6">
        <w:t>.</w:t>
      </w:r>
      <w:r>
        <w:t xml:space="preserve"> Delicious!</w:t>
      </w:r>
    </w:p>
    <w:p w14:paraId="4A4E3583" w14:textId="77777777" w:rsidR="00FD0FA2" w:rsidRPr="002D2043" w:rsidRDefault="00FD0FA2" w:rsidP="00D77A84">
      <w:pPr>
        <w:pStyle w:val="marks"/>
        <w:spacing w:before="0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>     / 5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8F209F" wp14:editId="6BE3581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0" style="position:absolute;margin-left:0;margin-top:-.05pt;width:117.35pt;height:21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L56uk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E82E6B" w14:textId="615B53B7" w:rsidR="00FD0FA2" w:rsidRDefault="00FD0FA2" w:rsidP="00FD0FA2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7A2B8BA0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E2F33">
        <w:rPr>
          <w:color w:val="767171" w:themeColor="background2" w:themeShade="80"/>
        </w:rPr>
        <w:t>6</w:t>
      </w:r>
      <w:r>
        <w:t xml:space="preserve"> </w:t>
      </w:r>
      <w:r w:rsidR="009E2F33" w:rsidRPr="00EE208E">
        <w:t xml:space="preserve">Listen </w:t>
      </w:r>
      <w:r w:rsidR="009E2F33">
        <w:t>to the recipes.</w:t>
      </w:r>
      <w:r w:rsidR="009E2F33" w:rsidRPr="00EE208E">
        <w:t xml:space="preserve"> </w:t>
      </w:r>
      <w:r w:rsidR="00023388" w:rsidRPr="00023388">
        <w:rPr>
          <w:lang w:val="en-US"/>
        </w:rPr>
        <w:t>Tick</w:t>
      </w:r>
      <w:r w:rsidR="009E2F33">
        <w:t xml:space="preserve"> </w:t>
      </w:r>
      <w:r w:rsidR="00A14245">
        <w:t>(</w:t>
      </w:r>
      <w:r w:rsidR="00A14245" w:rsidRPr="002D2043">
        <w:rPr>
          <w:noProof/>
          <w:position w:val="-6"/>
          <w:lang w:eastAsia="es-ES"/>
        </w:rPr>
        <w:drawing>
          <wp:inline distT="0" distB="0" distL="0" distR="0" wp14:anchorId="50574DCB" wp14:editId="40503DB0">
            <wp:extent cx="177800" cy="2032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4245">
        <w:t xml:space="preserve">) </w:t>
      </w:r>
      <w:r w:rsidR="009E2F33">
        <w:t>the ingredients you hear</w:t>
      </w:r>
      <w:r w:rsidR="00023388" w:rsidRPr="00023388">
        <w:rPr>
          <w:lang w:val="en-US"/>
        </w:rPr>
        <w:t>, then write them</w:t>
      </w:r>
      <w:r w:rsidR="009E2F33">
        <w:t xml:space="preserve"> in the correct order</w:t>
      </w:r>
      <w:r w:rsidR="009E2F33" w:rsidRPr="00EE208E">
        <w:t>.</w:t>
      </w:r>
    </w:p>
    <w:p w14:paraId="63DDA924" w14:textId="5B386681" w:rsidR="009E2F33" w:rsidRDefault="009E2F33" w:rsidP="00E305A5">
      <w:pPr>
        <w:pStyle w:val="activity-numbered"/>
        <w:spacing w:after="120"/>
      </w:pPr>
      <w:r>
        <w:t>1 ____________        2 ______________       3 ____________       4 _______________</w:t>
      </w:r>
    </w:p>
    <w:tbl>
      <w:tblPr>
        <w:tblW w:w="9348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7"/>
        <w:gridCol w:w="2337"/>
        <w:gridCol w:w="2337"/>
        <w:gridCol w:w="2337"/>
      </w:tblGrid>
      <w:tr w:rsidR="00E305A5" w14:paraId="7134CD16" w14:textId="77777777" w:rsidTr="002A622D">
        <w:trPr>
          <w:cantSplit/>
          <w:trHeight w:val="1418"/>
        </w:trPr>
        <w:tc>
          <w:tcPr>
            <w:tcW w:w="2337" w:type="dxa"/>
            <w:shd w:val="clear" w:color="auto" w:fill="auto"/>
            <w:vAlign w:val="center"/>
          </w:tcPr>
          <w:p w14:paraId="08ED4C45" w14:textId="2DEDC59F" w:rsidR="00E305A5" w:rsidRDefault="002A622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C338D6" wp14:editId="1C22744E">
                  <wp:extent cx="1277647" cy="630936"/>
                  <wp:effectExtent l="0" t="0" r="5080" b="444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525" cy="63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shd w:val="clear" w:color="auto" w:fill="auto"/>
            <w:vAlign w:val="center"/>
          </w:tcPr>
          <w:p w14:paraId="1293BB86" w14:textId="1D108C36" w:rsidR="00E305A5" w:rsidRDefault="002A622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DFA4FF" wp14:editId="24AD796B">
                  <wp:extent cx="771290" cy="848420"/>
                  <wp:effectExtent l="0" t="0" r="3810" b="254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290" cy="84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shd w:val="clear" w:color="auto" w:fill="auto"/>
            <w:vAlign w:val="center"/>
          </w:tcPr>
          <w:p w14:paraId="488DCFF5" w14:textId="44FFE1C7" w:rsidR="00E305A5" w:rsidRDefault="002A622D" w:rsidP="00951A9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7857965" wp14:editId="3E60B7E4">
                  <wp:extent cx="1173107" cy="767588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949" cy="77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shd w:val="clear" w:color="auto" w:fill="auto"/>
            <w:vAlign w:val="center"/>
          </w:tcPr>
          <w:p w14:paraId="036FC066" w14:textId="703FF4D7" w:rsidR="00E305A5" w:rsidRDefault="002A622D" w:rsidP="00951A9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A0D543" wp14:editId="46DB596E">
                  <wp:extent cx="567486" cy="848420"/>
                  <wp:effectExtent l="0" t="0" r="4445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486" cy="84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05A5" w14:paraId="15A67171" w14:textId="77777777" w:rsidTr="00951A94">
        <w:trPr>
          <w:cantSplit/>
          <w:trHeight w:val="454"/>
        </w:trPr>
        <w:tc>
          <w:tcPr>
            <w:tcW w:w="2337" w:type="dxa"/>
            <w:vAlign w:val="center"/>
          </w:tcPr>
          <w:p w14:paraId="11ACC280" w14:textId="58519E7A" w:rsidR="00E305A5" w:rsidRPr="00685431" w:rsidRDefault="00E305A5" w:rsidP="00951A94">
            <w:pPr>
              <w:pStyle w:val="activity-numbered--centered"/>
              <w:spacing w:after="0"/>
            </w:pPr>
            <w:r>
              <w:t xml:space="preserve">chillies </w:t>
            </w:r>
            <w:r>
              <w:rPr>
                <w:rStyle w:val="checkbox"/>
              </w:rPr>
              <w:t>☐</w:t>
            </w:r>
          </w:p>
        </w:tc>
        <w:tc>
          <w:tcPr>
            <w:tcW w:w="2337" w:type="dxa"/>
            <w:vAlign w:val="center"/>
          </w:tcPr>
          <w:p w14:paraId="2BAE6591" w14:textId="32B637C7" w:rsidR="00E305A5" w:rsidRPr="00685431" w:rsidRDefault="00E305A5" w:rsidP="00951A94">
            <w:pPr>
              <w:pStyle w:val="activity-numbered--centered"/>
              <w:spacing w:after="0"/>
            </w:pPr>
            <w:r>
              <w:t xml:space="preserve">sugar </w:t>
            </w:r>
            <w:r>
              <w:rPr>
                <w:rStyle w:val="checkbox"/>
              </w:rPr>
              <w:t>☐</w:t>
            </w:r>
          </w:p>
        </w:tc>
        <w:tc>
          <w:tcPr>
            <w:tcW w:w="2337" w:type="dxa"/>
            <w:vAlign w:val="center"/>
          </w:tcPr>
          <w:p w14:paraId="5C7B46F0" w14:textId="40713063" w:rsidR="00E305A5" w:rsidRPr="00685431" w:rsidRDefault="00E305A5" w:rsidP="00951A94">
            <w:pPr>
              <w:pStyle w:val="activity-numbered--centered"/>
              <w:spacing w:after="0"/>
            </w:pPr>
            <w:r>
              <w:t xml:space="preserve">tomatoes </w:t>
            </w:r>
            <w:r>
              <w:rPr>
                <w:rStyle w:val="checkbox"/>
              </w:rPr>
              <w:t>☐</w:t>
            </w:r>
          </w:p>
        </w:tc>
        <w:tc>
          <w:tcPr>
            <w:tcW w:w="2337" w:type="dxa"/>
            <w:vAlign w:val="center"/>
          </w:tcPr>
          <w:p w14:paraId="005D482C" w14:textId="75BD9E1B" w:rsidR="00E305A5" w:rsidRDefault="00E305A5" w:rsidP="00951A94">
            <w:pPr>
              <w:pStyle w:val="activity-numbered--centered"/>
              <w:spacing w:after="0"/>
            </w:pPr>
            <w:r>
              <w:t xml:space="preserve">milk </w:t>
            </w:r>
            <w:r>
              <w:rPr>
                <w:rStyle w:val="checkbox"/>
              </w:rPr>
              <w:t>☐</w:t>
            </w:r>
          </w:p>
        </w:tc>
      </w:tr>
    </w:tbl>
    <w:p w14:paraId="12117366" w14:textId="10DEA233" w:rsidR="00FD0FA2" w:rsidRPr="00683C0B" w:rsidRDefault="00FD0FA2" w:rsidP="00E305A5">
      <w:pPr>
        <w:pStyle w:val="marks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E305A5"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5BE7EDE1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B9DA76E" wp14:editId="1A2D06D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1" style="position:absolute;margin-left:0;margin-top:-.05pt;width:117.35pt;height:21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EbseOm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09AE0EAD" w:rsidR="00FD0FA2" w:rsidRDefault="00FD0FA2" w:rsidP="00E305A5">
      <w:pPr>
        <w:pStyle w:val="instruction"/>
        <w:spacing w:after="120"/>
      </w:pPr>
      <w:r>
        <w:t>8</w:t>
      </w:r>
      <w:r>
        <w:tab/>
      </w:r>
      <w:r w:rsidR="00E305A5">
        <w:t xml:space="preserve">Look </w:t>
      </w:r>
      <w:r w:rsidR="00E305A5" w:rsidRPr="005D5829">
        <w:t xml:space="preserve">and </w:t>
      </w:r>
      <w:r w:rsidR="00E305A5">
        <w:t>answer</w:t>
      </w:r>
      <w:r w:rsidR="00E305A5" w:rsidRPr="005D5829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8"/>
        <w:gridCol w:w="3543"/>
      </w:tblGrid>
      <w:tr w:rsidR="00FD0FA2" w14:paraId="6AD34B60" w14:textId="77777777" w:rsidTr="00827D6E">
        <w:trPr>
          <w:cantSplit/>
          <w:trHeight w:val="3685"/>
        </w:trPr>
        <w:tc>
          <w:tcPr>
            <w:tcW w:w="4678" w:type="dxa"/>
            <w:vAlign w:val="center"/>
          </w:tcPr>
          <w:p w14:paraId="49014046" w14:textId="77777777" w:rsidR="00FD0FA2" w:rsidRDefault="00FD0FA2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0A82A56" wp14:editId="3579133E">
                  <wp:extent cx="2880360" cy="2319751"/>
                  <wp:effectExtent l="0" t="0" r="2540" b="444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400" cy="2353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14:paraId="2BC1C9FE" w14:textId="77777777" w:rsidR="00E305A5" w:rsidRDefault="00E305A5" w:rsidP="00827D6E">
            <w:pPr>
              <w:pStyle w:val="activity-bulleted"/>
              <w:spacing w:before="240"/>
            </w:pPr>
            <w:r>
              <w:t>What foods can you see</w:t>
            </w:r>
            <w:r w:rsidRPr="001D63D0">
              <w:t>?</w:t>
            </w:r>
            <w:r>
              <w:t xml:space="preserve"> </w:t>
            </w:r>
          </w:p>
          <w:p w14:paraId="500BAC06" w14:textId="392246AD" w:rsidR="00FD0FA2" w:rsidRDefault="00E305A5" w:rsidP="00E305A5">
            <w:pPr>
              <w:pStyle w:val="activity-bulleted"/>
            </w:pPr>
            <w:r>
              <w:t>What foods can’t you see?</w:t>
            </w:r>
          </w:p>
        </w:tc>
      </w:tr>
    </w:tbl>
    <w:p w14:paraId="53459C6C" w14:textId="77777777" w:rsidR="00FD0FA2" w:rsidRPr="00683C0B" w:rsidRDefault="00FD0FA2" w:rsidP="00FD0FA2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>
        <w:rPr>
          <w:rStyle w:val="marks-frame"/>
        </w:rPr>
        <w:t>4</w:t>
      </w:r>
      <w:r w:rsidRPr="002D2043">
        <w:rPr>
          <w:rStyle w:val="marks-frame"/>
        </w:rPr>
        <w:t> </w:t>
      </w: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99105A" wp14:editId="41150D35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3F8A7968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E305A5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E99105A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2" type="#_x0000_t202" style="position:absolute;left:0;text-align:left;margin-left:400.8pt;margin-top:63.7pt;width:36.1pt;height:27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" filled="f" stroked="f" strokeweight=".5pt">
                <v:textbox inset=",2mm">
                  <w:txbxContent>
                    <w:p w14:paraId="392CBE66" w14:textId="3F8A7968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E305A5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61222465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FA2" w:rsidRPr="000F6548" w:rsidSect="00224951">
      <w:headerReference w:type="default" r:id="rId35"/>
      <w:footerReference w:type="default" r:id="rId36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C64FE9" w14:textId="77777777" w:rsidR="00910B1D" w:rsidRDefault="00910B1D" w:rsidP="00B7780C">
      <w:r>
        <w:separator/>
      </w:r>
    </w:p>
  </w:endnote>
  <w:endnote w:type="continuationSeparator" w:id="0">
    <w:p w14:paraId="2317730D" w14:textId="77777777" w:rsidR="00910B1D" w:rsidRDefault="00910B1D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Sylfae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badi"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Abadi Extra Light"/>
    <w:panose1 w:val="020B0204020104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026FEEC9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F95F0E">
      <w:rPr>
        <w:rStyle w:val="PageNumber"/>
      </w:rPr>
      <w:t>Beehive 3</w:t>
    </w:r>
    <w:r w:rsidR="00F95F0E" w:rsidRPr="00DA2675">
      <w:rPr>
        <w:rStyle w:val="PageNumber"/>
      </w:rPr>
      <w:t xml:space="preserve"> • </w:t>
    </w:r>
    <w:r w:rsidR="00F95F0E">
      <w:rPr>
        <w:rStyle w:val="PageNumber"/>
      </w:rPr>
      <w:t>Unit 6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7025ED" w14:textId="77777777" w:rsidR="00910B1D" w:rsidRDefault="00910B1D" w:rsidP="00B7780C">
      <w:r>
        <w:separator/>
      </w:r>
    </w:p>
  </w:footnote>
  <w:footnote w:type="continuationSeparator" w:id="0">
    <w:p w14:paraId="072615F5" w14:textId="77777777" w:rsidR="00910B1D" w:rsidRDefault="00910B1D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62D9764C">
          <wp:simplePos x="0" y="0"/>
          <wp:positionH relativeFrom="column">
            <wp:posOffset>101889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2A69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177D9"/>
    <w:rsid w:val="0002272A"/>
    <w:rsid w:val="00023388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1A0B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2C70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B42"/>
    <w:rsid w:val="00135392"/>
    <w:rsid w:val="00136294"/>
    <w:rsid w:val="00136B57"/>
    <w:rsid w:val="0013762A"/>
    <w:rsid w:val="001412FE"/>
    <w:rsid w:val="00141B75"/>
    <w:rsid w:val="00141F22"/>
    <w:rsid w:val="00142C7A"/>
    <w:rsid w:val="00143352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075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5A5B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04D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A622D"/>
    <w:rsid w:val="002A7621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7C6F"/>
    <w:rsid w:val="002F7E0F"/>
    <w:rsid w:val="00300167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3425"/>
    <w:rsid w:val="003B437B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44DD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B54"/>
    <w:rsid w:val="00554D03"/>
    <w:rsid w:val="0055510C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23D"/>
    <w:rsid w:val="006055A1"/>
    <w:rsid w:val="00606D31"/>
    <w:rsid w:val="00606E47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08A6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2F64"/>
    <w:rsid w:val="006A3FCA"/>
    <w:rsid w:val="006A5AF6"/>
    <w:rsid w:val="006A6B18"/>
    <w:rsid w:val="006A7731"/>
    <w:rsid w:val="006B20A6"/>
    <w:rsid w:val="006B35D6"/>
    <w:rsid w:val="006B3F1D"/>
    <w:rsid w:val="006B4C3C"/>
    <w:rsid w:val="006C1548"/>
    <w:rsid w:val="006C1A2C"/>
    <w:rsid w:val="006C2333"/>
    <w:rsid w:val="006C3AC2"/>
    <w:rsid w:val="006D0EB7"/>
    <w:rsid w:val="006D1B14"/>
    <w:rsid w:val="006D1E21"/>
    <w:rsid w:val="006D23F6"/>
    <w:rsid w:val="006D4204"/>
    <w:rsid w:val="006D4C47"/>
    <w:rsid w:val="006D7712"/>
    <w:rsid w:val="006E2E03"/>
    <w:rsid w:val="006E3A05"/>
    <w:rsid w:val="006E4BA9"/>
    <w:rsid w:val="006E5040"/>
    <w:rsid w:val="006E5494"/>
    <w:rsid w:val="006E698B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3019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972A6"/>
    <w:rsid w:val="007A0B53"/>
    <w:rsid w:val="007A0BEC"/>
    <w:rsid w:val="007A3E6B"/>
    <w:rsid w:val="007A409A"/>
    <w:rsid w:val="007B0898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C7150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D6E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5292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E7D7D"/>
    <w:rsid w:val="008F0A56"/>
    <w:rsid w:val="008F0C46"/>
    <w:rsid w:val="008F1184"/>
    <w:rsid w:val="008F3756"/>
    <w:rsid w:val="008F7988"/>
    <w:rsid w:val="00901AA8"/>
    <w:rsid w:val="0090204B"/>
    <w:rsid w:val="0090298C"/>
    <w:rsid w:val="00904E53"/>
    <w:rsid w:val="009073CB"/>
    <w:rsid w:val="009076D1"/>
    <w:rsid w:val="00907B1B"/>
    <w:rsid w:val="00907C84"/>
    <w:rsid w:val="00910B1D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510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2F33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60DA"/>
    <w:rsid w:val="00A072B8"/>
    <w:rsid w:val="00A07CA7"/>
    <w:rsid w:val="00A109EB"/>
    <w:rsid w:val="00A10CA0"/>
    <w:rsid w:val="00A13012"/>
    <w:rsid w:val="00A14245"/>
    <w:rsid w:val="00A15510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642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935"/>
    <w:rsid w:val="00BB0F26"/>
    <w:rsid w:val="00BB5911"/>
    <w:rsid w:val="00BB5DBE"/>
    <w:rsid w:val="00BB6D3D"/>
    <w:rsid w:val="00BC053C"/>
    <w:rsid w:val="00BC0CBE"/>
    <w:rsid w:val="00BC2B28"/>
    <w:rsid w:val="00BD0B7D"/>
    <w:rsid w:val="00BD54B2"/>
    <w:rsid w:val="00BD5860"/>
    <w:rsid w:val="00BD6BCE"/>
    <w:rsid w:val="00BD7028"/>
    <w:rsid w:val="00BD7858"/>
    <w:rsid w:val="00BE0965"/>
    <w:rsid w:val="00BE2835"/>
    <w:rsid w:val="00BE3AFD"/>
    <w:rsid w:val="00BE580A"/>
    <w:rsid w:val="00BE669E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305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77A84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305A5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0670"/>
    <w:rsid w:val="00EC148D"/>
    <w:rsid w:val="00EC3E0F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28D1"/>
    <w:rsid w:val="00EE3DBF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95F0E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B7861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EE28D1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customStyle="1" w:styleId="instruction">
    <w:name w:val="instruction"/>
    <w:uiPriority w:val="1"/>
    <w:qFormat/>
    <w:rsid w:val="00EE28D1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26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EE28D1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0A2C70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5992"/>
    </w:pPr>
    <w:rPr>
      <w:rFonts w:asciiTheme="minorHAnsi" w:hAnsiTheme="minorHAnsi"/>
      <w:spacing w:val="-4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EE28D1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26" Type="http://schemas.openxmlformats.org/officeDocument/2006/relationships/image" Target="media/image16.emf"/><Relationship Id="rId21" Type="http://schemas.openxmlformats.org/officeDocument/2006/relationships/image" Target="media/image11.jpeg"/><Relationship Id="rId34" Type="http://schemas.openxmlformats.org/officeDocument/2006/relationships/image" Target="media/image23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20.emf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g"/><Relationship Id="rId32" Type="http://schemas.openxmlformats.org/officeDocument/2006/relationships/image" Target="media/image22.emf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g"/><Relationship Id="rId30" Type="http://schemas.openxmlformats.org/officeDocument/2006/relationships/image" Target="media/image20.jpeg"/><Relationship Id="rId35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D5FBD78-FFFC-0842-9666-2D8D62C0BE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26</TotalTime>
  <Pages>3</Pages>
  <Words>417</Words>
  <Characters>2381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30</cp:revision>
  <cp:lastPrinted>2022-06-10T09:28:00Z</cp:lastPrinted>
  <dcterms:created xsi:type="dcterms:W3CDTF">2022-06-10T09:06:00Z</dcterms:created>
  <dcterms:modified xsi:type="dcterms:W3CDTF">2022-08-18T09:48:00Z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